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B40AF0" w14:textId="2C6DE8D4" w:rsidR="006B2F86" w:rsidRDefault="00F9749B" w:rsidP="00E71FC3">
      <w:pPr>
        <w:pStyle w:val="NoSpacing"/>
      </w:pPr>
      <w:r>
        <w:rPr>
          <w:u w:val="single"/>
        </w:rPr>
        <w:t>William GODEWYN</w:t>
      </w:r>
      <w:r>
        <w:t xml:space="preserve">  </w:t>
      </w:r>
      <w:proofErr w:type="gramStart"/>
      <w:r>
        <w:t xml:space="preserve">   (</w:t>
      </w:r>
      <w:proofErr w:type="gramEnd"/>
      <w:r>
        <w:t>fl.1444)</w:t>
      </w:r>
    </w:p>
    <w:p w14:paraId="0F89E955" w14:textId="38C90CF7" w:rsidR="00F9749B" w:rsidRDefault="00F9749B" w:rsidP="00E71FC3">
      <w:pPr>
        <w:pStyle w:val="NoSpacing"/>
      </w:pPr>
    </w:p>
    <w:p w14:paraId="14032438" w14:textId="57912C91" w:rsidR="00F9749B" w:rsidRDefault="00F9749B" w:rsidP="00E71FC3">
      <w:pPr>
        <w:pStyle w:val="NoSpacing"/>
      </w:pPr>
    </w:p>
    <w:p w14:paraId="7767A7AA" w14:textId="154A360A" w:rsidR="00F9749B" w:rsidRDefault="00F9749B" w:rsidP="00E71FC3">
      <w:pPr>
        <w:pStyle w:val="NoSpacing"/>
      </w:pPr>
      <w:r>
        <w:t xml:space="preserve">Son of William </w:t>
      </w:r>
      <w:proofErr w:type="spellStart"/>
      <w:proofErr w:type="gramStart"/>
      <w:r>
        <w:t>Godewyn</w:t>
      </w:r>
      <w:proofErr w:type="spellEnd"/>
      <w:r>
        <w:t>(</w:t>
      </w:r>
      <w:proofErr w:type="gramEnd"/>
      <w:r>
        <w:t>d.1443)(q.v.).</w:t>
      </w:r>
    </w:p>
    <w:p w14:paraId="5B07CBA3" w14:textId="7141BFF0" w:rsidR="00F9749B" w:rsidRDefault="00F9749B" w:rsidP="00E71FC3">
      <w:pPr>
        <w:pStyle w:val="NoSpacing"/>
      </w:pPr>
      <w:r>
        <w:t xml:space="preserve">(www.inquisitionspostmortem.ac.uk ref. </w:t>
      </w:r>
      <w:proofErr w:type="spellStart"/>
      <w:r>
        <w:t>eCIPM</w:t>
      </w:r>
      <w:proofErr w:type="spellEnd"/>
      <w:r>
        <w:t xml:space="preserve"> 26-36)</w:t>
      </w:r>
    </w:p>
    <w:p w14:paraId="026D432B" w14:textId="34B6682B" w:rsidR="00F9749B" w:rsidRDefault="00F9749B" w:rsidP="00E71FC3">
      <w:pPr>
        <w:pStyle w:val="NoSpacing"/>
      </w:pPr>
    </w:p>
    <w:p w14:paraId="54C6FF28" w14:textId="71378196" w:rsidR="00F9749B" w:rsidRDefault="00F9749B" w:rsidP="00E71FC3">
      <w:pPr>
        <w:pStyle w:val="NoSpacing"/>
      </w:pPr>
    </w:p>
    <w:p w14:paraId="79735272" w14:textId="48E37ED2" w:rsidR="00F9749B" w:rsidRDefault="00F9749B" w:rsidP="00E71FC3">
      <w:pPr>
        <w:pStyle w:val="NoSpacing"/>
      </w:pPr>
      <w:r>
        <w:t xml:space="preserve">   ca.</w:t>
      </w:r>
      <w:r>
        <w:tab/>
        <w:t>1432</w:t>
      </w:r>
      <w:r>
        <w:tab/>
        <w:t>He was born.   (ibid.)</w:t>
      </w:r>
    </w:p>
    <w:p w14:paraId="5A851295" w14:textId="3763C501" w:rsidR="00F9749B" w:rsidRDefault="00F9749B" w:rsidP="00E71FC3">
      <w:pPr>
        <w:pStyle w:val="NoSpacing"/>
      </w:pPr>
      <w:r>
        <w:t>21 Apr.1443</w:t>
      </w:r>
      <w:r>
        <w:tab/>
        <w:t>His father died.  (ibid.)</w:t>
      </w:r>
    </w:p>
    <w:p w14:paraId="09898D89" w14:textId="7D076FE5" w:rsidR="00F9749B" w:rsidRDefault="00F9749B" w:rsidP="00E71FC3">
      <w:pPr>
        <w:pStyle w:val="NoSpacing"/>
      </w:pPr>
    </w:p>
    <w:p w14:paraId="215CAE10" w14:textId="7B8E57AD" w:rsidR="00F9749B" w:rsidRDefault="00F9749B" w:rsidP="00E71FC3">
      <w:pPr>
        <w:pStyle w:val="NoSpacing"/>
      </w:pPr>
    </w:p>
    <w:p w14:paraId="1EC68D13" w14:textId="4FD93FFD" w:rsidR="00F9749B" w:rsidRPr="00F9749B" w:rsidRDefault="00F9749B" w:rsidP="00E71FC3">
      <w:pPr>
        <w:pStyle w:val="NoSpacing"/>
      </w:pPr>
      <w:r>
        <w:t>13 November 2018</w:t>
      </w:r>
      <w:bookmarkStart w:id="0" w:name="_GoBack"/>
      <w:bookmarkEnd w:id="0"/>
    </w:p>
    <w:sectPr w:rsidR="00F9749B" w:rsidRPr="00F9749B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7DCD01" w14:textId="77777777" w:rsidR="00F9749B" w:rsidRDefault="00F9749B" w:rsidP="00E71FC3">
      <w:pPr>
        <w:spacing w:after="0" w:line="240" w:lineRule="auto"/>
      </w:pPr>
      <w:r>
        <w:separator/>
      </w:r>
    </w:p>
  </w:endnote>
  <w:endnote w:type="continuationSeparator" w:id="0">
    <w:p w14:paraId="03F4AEB9" w14:textId="77777777" w:rsidR="00F9749B" w:rsidRDefault="00F9749B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653A42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B7CBEC" w14:textId="77777777" w:rsidR="00F9749B" w:rsidRDefault="00F9749B" w:rsidP="00E71FC3">
      <w:pPr>
        <w:spacing w:after="0" w:line="240" w:lineRule="auto"/>
      </w:pPr>
      <w:r>
        <w:separator/>
      </w:r>
    </w:p>
  </w:footnote>
  <w:footnote w:type="continuationSeparator" w:id="0">
    <w:p w14:paraId="4E5A076D" w14:textId="77777777" w:rsidR="00F9749B" w:rsidRDefault="00F9749B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749B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  <w:rsid w:val="00F974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C44C11"/>
  <w15:chartTrackingRefBased/>
  <w15:docId w15:val="{76201A15-1231-4807-A8B1-B7289B2C97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2018-11-13T19:26:00Z</dcterms:created>
  <dcterms:modified xsi:type="dcterms:W3CDTF">2018-11-13T19:27:00Z</dcterms:modified>
</cp:coreProperties>
</file>